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5F22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5F2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5F2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5F2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827FB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11091/034-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6F4DE4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6F4DE4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827FB0" w:rsidRPr="00827FB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827FB0" w:rsidRPr="00827FB0">
          <w:rPr>
            <w:rStyle w:val="aa"/>
          </w:rPr>
          <w:t>440052, г. Пенза, ул. Ново-Тамбовская, д.9;</w:t>
        </w:r>
        <w:r w:rsidR="00827FB0" w:rsidRPr="00827FB0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827FB0" w:rsidRPr="00827FB0">
          <w:rPr>
            <w:rStyle w:val="aa"/>
          </w:rPr>
          <w:t xml:space="preserve"> Административно-хозяйственный персонал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827FB0" w:rsidRPr="00827FB0">
          <w:rPr>
            <w:u w:val="single"/>
          </w:rPr>
          <w:t xml:space="preserve"> 11091/</w:t>
        </w:r>
        <w:r w:rsidR="00827FB0">
          <w:t xml:space="preserve">034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827FB0" w:rsidRPr="00827FB0">
          <w:rPr>
            <w:rStyle w:val="aa"/>
          </w:rPr>
          <w:t xml:space="preserve"> Кухонный рабочий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827FB0" w:rsidRPr="00827FB0">
          <w:rPr>
            <w:rStyle w:val="aa"/>
          </w:rPr>
          <w:t xml:space="preserve"> 13249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827FB0" w:rsidRPr="00827FB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AE6DAE" w:rsidRPr="001D5852" w:rsidTr="00F912F0">
        <w:trPr>
          <w:jc w:val="center"/>
        </w:trPr>
        <w:tc>
          <w:tcPr>
            <w:tcW w:w="4678" w:type="dxa"/>
            <w:vAlign w:val="center"/>
          </w:tcPr>
          <w:p w:rsidR="00AE6DAE" w:rsidRPr="001D5852" w:rsidRDefault="00AE6DAE" w:rsidP="00AE6DAE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AE6DAE" w:rsidRPr="001D5852" w:rsidRDefault="00AE6DAE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AE6DAE" w:rsidRPr="001D5852" w:rsidRDefault="00AE6DAE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AE6DAE" w:rsidRPr="001D5852" w:rsidRDefault="00AE6DAE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AE6DAE" w:rsidRPr="001D5852" w:rsidRDefault="00AE6DAE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AE6DAE" w:rsidRPr="00AE6DAE" w:rsidRDefault="00510DBD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AE6DAE" w:rsidRPr="00AE6DAE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AE6DAE" w:rsidRPr="00AE6DAE" w:rsidRDefault="00AE6DAE" w:rsidP="00AD14A4">
      <w:r w:rsidRPr="00AE6DAE">
        <w:t>- Руководство по эксплуатации прибора комбинированного ТКА-ПКМ (02) люксметр + яркомер;</w:t>
      </w:r>
    </w:p>
    <w:p w:rsidR="00AE6DAE" w:rsidRPr="00AE6DAE" w:rsidRDefault="00AE6DAE" w:rsidP="00AD14A4">
      <w:r w:rsidRPr="00AE6DAE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AE6DAE" w:rsidP="00AD14A4">
      <w:r w:rsidRPr="00AE6DAE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510DBD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985F22" w:rsidRPr="001D5852" w:rsidTr="00234932">
        <w:trPr>
          <w:jc w:val="center"/>
        </w:trPr>
        <w:tc>
          <w:tcPr>
            <w:tcW w:w="2969" w:type="dxa"/>
            <w:vAlign w:val="center"/>
          </w:tcPr>
          <w:p w:rsidR="00985F22" w:rsidRPr="001D5852" w:rsidRDefault="00985F22" w:rsidP="00883461">
            <w:pPr>
              <w:pStyle w:val="a8"/>
            </w:pPr>
            <w:bookmarkStart w:id="8" w:name="dopzona1" w:colFirst="0" w:colLast="0"/>
            <w:r>
              <w:t>Пищеблок</w:t>
            </w:r>
          </w:p>
        </w:tc>
        <w:tc>
          <w:tcPr>
            <w:tcW w:w="1842" w:type="dxa"/>
            <w:vAlign w:val="center"/>
          </w:tcPr>
          <w:p w:rsidR="00985F22" w:rsidRPr="001D5852" w:rsidRDefault="00985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85F22" w:rsidRPr="001D5852" w:rsidRDefault="00985F22" w:rsidP="00883461">
            <w:pPr>
              <w:pStyle w:val="a8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985F22" w:rsidRPr="001D5852" w:rsidRDefault="00985F22" w:rsidP="00883461">
            <w:pPr>
              <w:pStyle w:val="a8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985F22" w:rsidRPr="001D5852" w:rsidRDefault="00985F22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985F22" w:rsidRPr="001D5852" w:rsidRDefault="00985F22" w:rsidP="00883461">
            <w:pPr>
              <w:pStyle w:val="a8"/>
            </w:pPr>
            <w:r>
              <w:t>0</w:t>
            </w:r>
          </w:p>
        </w:tc>
      </w:tr>
      <w:tr w:rsidR="00985F22" w:rsidRPr="001D5852" w:rsidTr="00234932">
        <w:trPr>
          <w:jc w:val="center"/>
        </w:trPr>
        <w:tc>
          <w:tcPr>
            <w:tcW w:w="2969" w:type="dxa"/>
            <w:vAlign w:val="center"/>
          </w:tcPr>
          <w:p w:rsidR="00985F22" w:rsidRDefault="00985F22" w:rsidP="00883461">
            <w:pPr>
              <w:pStyle w:val="a8"/>
            </w:pPr>
            <w:bookmarkStart w:id="9" w:name="dopzona2" w:colFirst="0" w:colLast="0"/>
            <w:r>
              <w:t>Моечная</w:t>
            </w:r>
          </w:p>
        </w:tc>
        <w:tc>
          <w:tcPr>
            <w:tcW w:w="1842" w:type="dxa"/>
            <w:vAlign w:val="center"/>
          </w:tcPr>
          <w:p w:rsidR="00985F22" w:rsidRDefault="00985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985F22" w:rsidRDefault="00985F22" w:rsidP="00883461">
            <w:pPr>
              <w:pStyle w:val="a8"/>
            </w:pPr>
            <w:r>
              <w:t>ЛН</w:t>
            </w:r>
          </w:p>
        </w:tc>
        <w:tc>
          <w:tcPr>
            <w:tcW w:w="1134" w:type="dxa"/>
            <w:vAlign w:val="center"/>
          </w:tcPr>
          <w:p w:rsidR="00985F22" w:rsidRDefault="00985F22" w:rsidP="00883461">
            <w:pPr>
              <w:pStyle w:val="a8"/>
            </w:pPr>
            <w:r>
              <w:t>60</w:t>
            </w:r>
          </w:p>
        </w:tc>
        <w:tc>
          <w:tcPr>
            <w:tcW w:w="1134" w:type="dxa"/>
            <w:vAlign w:val="center"/>
          </w:tcPr>
          <w:p w:rsidR="00985F22" w:rsidRDefault="00985F22" w:rsidP="00883461">
            <w:pPr>
              <w:pStyle w:val="a8"/>
            </w:pPr>
            <w:r>
              <w:t>2.3</w:t>
            </w:r>
          </w:p>
        </w:tc>
        <w:tc>
          <w:tcPr>
            <w:tcW w:w="1828" w:type="dxa"/>
            <w:vAlign w:val="center"/>
          </w:tcPr>
          <w:p w:rsidR="00985F22" w:rsidRDefault="00985F2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985F22" w:rsidRPr="001D5852" w:rsidTr="000D1F5B">
        <w:trPr>
          <w:jc w:val="center"/>
        </w:trPr>
        <w:tc>
          <w:tcPr>
            <w:tcW w:w="3237" w:type="dxa"/>
            <w:vAlign w:val="center"/>
          </w:tcPr>
          <w:p w:rsidR="00985F22" w:rsidRPr="00985F22" w:rsidRDefault="00985F22" w:rsidP="005C0A9A">
            <w:pPr>
              <w:pStyle w:val="a8"/>
              <w:jc w:val="left"/>
              <w:rPr>
                <w:b/>
              </w:rPr>
            </w:pPr>
            <w:bookmarkStart w:id="17" w:name="zona1"/>
            <w:bookmarkEnd w:id="17"/>
            <w:r>
              <w:rPr>
                <w:b/>
              </w:rPr>
              <w:t>Пищеблок</w:t>
            </w:r>
          </w:p>
        </w:tc>
        <w:tc>
          <w:tcPr>
            <w:tcW w:w="1595" w:type="dxa"/>
            <w:vAlign w:val="center"/>
          </w:tcPr>
          <w:p w:rsidR="00985F22" w:rsidRPr="001D5852" w:rsidRDefault="00985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985F22" w:rsidRPr="001D5852" w:rsidRDefault="00985F22" w:rsidP="00883461">
            <w:pPr>
              <w:pStyle w:val="a8"/>
            </w:pPr>
            <w:r>
              <w:t>СанПиН 2.2.1/2.1.1. 1278-03, т.2, п.72</w:t>
            </w:r>
          </w:p>
        </w:tc>
        <w:tc>
          <w:tcPr>
            <w:tcW w:w="1418" w:type="dxa"/>
            <w:vAlign w:val="center"/>
          </w:tcPr>
          <w:p w:rsidR="00985F22" w:rsidRPr="001D5852" w:rsidRDefault="00985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85F22" w:rsidRPr="00985F22" w:rsidRDefault="00985F22" w:rsidP="00883461">
            <w:pPr>
              <w:pStyle w:val="a8"/>
              <w:rPr>
                <w:b/>
              </w:rPr>
            </w:pPr>
            <w:r w:rsidRPr="00985F22">
              <w:rPr>
                <w:b/>
              </w:rPr>
              <w:t>50</w:t>
            </w:r>
          </w:p>
        </w:tc>
      </w:tr>
      <w:tr w:rsidR="00985F22" w:rsidRPr="001D5852" w:rsidTr="000D1F5B">
        <w:trPr>
          <w:jc w:val="center"/>
        </w:trPr>
        <w:tc>
          <w:tcPr>
            <w:tcW w:w="3237" w:type="dxa"/>
            <w:vAlign w:val="center"/>
          </w:tcPr>
          <w:p w:rsidR="00985F22" w:rsidRPr="00985F22" w:rsidRDefault="00985F22" w:rsidP="005C0A9A">
            <w:pPr>
              <w:pStyle w:val="a8"/>
              <w:jc w:val="left"/>
            </w:pPr>
            <w:bookmarkStart w:id="18" w:name="osv__z1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85F22" w:rsidRPr="001D5852" w:rsidRDefault="00985F22" w:rsidP="00883461">
            <w:pPr>
              <w:pStyle w:val="a8"/>
            </w:pPr>
            <w:r>
              <w:t>3</w:t>
            </w:r>
            <w:r w:rsidR="00E82194">
              <w:t>34</w:t>
            </w:r>
          </w:p>
        </w:tc>
        <w:tc>
          <w:tcPr>
            <w:tcW w:w="1984" w:type="dxa"/>
            <w:vAlign w:val="center"/>
          </w:tcPr>
          <w:p w:rsidR="00985F22" w:rsidRDefault="00985F22" w:rsidP="00883461">
            <w:pPr>
              <w:pStyle w:val="a8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985F22" w:rsidRPr="001D5852" w:rsidRDefault="00985F22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85F22" w:rsidRPr="00985F22" w:rsidRDefault="00985F22" w:rsidP="00883461">
            <w:pPr>
              <w:pStyle w:val="a8"/>
              <w:rPr>
                <w:b/>
              </w:rPr>
            </w:pPr>
          </w:p>
        </w:tc>
      </w:tr>
      <w:tr w:rsidR="00985F22" w:rsidRPr="001D5852" w:rsidTr="000D1F5B">
        <w:trPr>
          <w:jc w:val="center"/>
        </w:trPr>
        <w:tc>
          <w:tcPr>
            <w:tcW w:w="3237" w:type="dxa"/>
            <w:vAlign w:val="center"/>
          </w:tcPr>
          <w:p w:rsidR="00985F22" w:rsidRPr="00985F22" w:rsidRDefault="00985F22" w:rsidP="005C0A9A">
            <w:pPr>
              <w:pStyle w:val="a8"/>
              <w:jc w:val="left"/>
              <w:rPr>
                <w:b/>
              </w:rPr>
            </w:pPr>
            <w:bookmarkStart w:id="19" w:name="zona2"/>
            <w:bookmarkEnd w:id="19"/>
            <w:r>
              <w:rPr>
                <w:b/>
              </w:rPr>
              <w:lastRenderedPageBreak/>
              <w:t>Моечная</w:t>
            </w:r>
          </w:p>
        </w:tc>
        <w:tc>
          <w:tcPr>
            <w:tcW w:w="1595" w:type="dxa"/>
            <w:vAlign w:val="center"/>
          </w:tcPr>
          <w:p w:rsidR="00985F22" w:rsidRDefault="00985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985F22" w:rsidRDefault="00985F22" w:rsidP="00883461">
            <w:pPr>
              <w:pStyle w:val="a8"/>
            </w:pPr>
            <w:r>
              <w:t>СанПиН 2.2.1/2.1.1. 1278-03, т.2, п.73</w:t>
            </w:r>
          </w:p>
        </w:tc>
        <w:tc>
          <w:tcPr>
            <w:tcW w:w="1418" w:type="dxa"/>
            <w:vAlign w:val="center"/>
          </w:tcPr>
          <w:p w:rsidR="00985F22" w:rsidRPr="001D5852" w:rsidRDefault="00985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985F22" w:rsidRPr="00985F22" w:rsidRDefault="00985F22" w:rsidP="00883461">
            <w:pPr>
              <w:pStyle w:val="a8"/>
              <w:rPr>
                <w:b/>
              </w:rPr>
            </w:pPr>
            <w:r w:rsidRPr="00985F22">
              <w:rPr>
                <w:b/>
              </w:rPr>
              <w:t>50</w:t>
            </w:r>
          </w:p>
        </w:tc>
      </w:tr>
      <w:tr w:rsidR="00985F22" w:rsidRPr="001D5852" w:rsidTr="000D1F5B">
        <w:trPr>
          <w:jc w:val="center"/>
        </w:trPr>
        <w:tc>
          <w:tcPr>
            <w:tcW w:w="3237" w:type="dxa"/>
            <w:vAlign w:val="center"/>
          </w:tcPr>
          <w:p w:rsidR="00985F22" w:rsidRPr="00985F22" w:rsidRDefault="00985F22" w:rsidP="005C0A9A">
            <w:pPr>
              <w:pStyle w:val="a8"/>
              <w:jc w:val="left"/>
            </w:pPr>
            <w:bookmarkStart w:id="20" w:name="osv__z2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985F22" w:rsidRDefault="00985F22" w:rsidP="00883461">
            <w:pPr>
              <w:pStyle w:val="a8"/>
            </w:pPr>
            <w:r>
              <w:t>2</w:t>
            </w:r>
            <w:r w:rsidR="00E82194">
              <w:t>42</w:t>
            </w:r>
          </w:p>
        </w:tc>
        <w:tc>
          <w:tcPr>
            <w:tcW w:w="1984" w:type="dxa"/>
            <w:vAlign w:val="center"/>
          </w:tcPr>
          <w:p w:rsidR="00985F22" w:rsidRDefault="00985F22" w:rsidP="00883461">
            <w:pPr>
              <w:pStyle w:val="a8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985F22" w:rsidRPr="001D5852" w:rsidRDefault="00985F22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985F22" w:rsidRPr="00985F22" w:rsidRDefault="00985F2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985F22" w:rsidRPr="00985F22">
          <w:rPr>
            <w:bCs/>
          </w:rPr>
          <w:t>-</w:t>
        </w:r>
        <w:r w:rsidR="00985F22" w:rsidRPr="00985F22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985F22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5F22" w:rsidTr="00985F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5F22" w:rsidRDefault="00985F22" w:rsidP="00AA46ED">
            <w:pPr>
              <w:pStyle w:val="a8"/>
            </w:pPr>
            <w:r w:rsidRPr="00985F2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5F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5F22" w:rsidRDefault="00985F22" w:rsidP="00AA46ED">
            <w:pPr>
              <w:pStyle w:val="a8"/>
            </w:pPr>
            <w:r w:rsidRPr="00985F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5F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5F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5F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5F22" w:rsidRDefault="00985F22" w:rsidP="00AA46ED">
            <w:pPr>
              <w:pStyle w:val="a8"/>
            </w:pPr>
            <w:r w:rsidRPr="00985F22">
              <w:t>Митяева Ольга Александровна</w:t>
            </w:r>
          </w:p>
        </w:tc>
      </w:tr>
      <w:tr w:rsidR="00AA46ED" w:rsidRPr="00985F22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5F22" w:rsidRDefault="00985F22" w:rsidP="00AA46ED">
            <w:pPr>
              <w:pStyle w:val="a8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5F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5F22" w:rsidRDefault="00985F22" w:rsidP="00AA46ED">
            <w:pPr>
              <w:pStyle w:val="a8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5F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5F22" w:rsidRDefault="00985F22" w:rsidP="00AA46ED">
            <w:pPr>
              <w:pStyle w:val="a8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5F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5F22" w:rsidRDefault="00985F22" w:rsidP="00AA46ED">
            <w:pPr>
              <w:pStyle w:val="a8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5F22" w:rsidTr="00985F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5F22" w:rsidRDefault="00985F22" w:rsidP="00250DF5">
            <w:pPr>
              <w:pStyle w:val="a8"/>
            </w:pPr>
            <w:r w:rsidRPr="00985F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5F22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5F22" w:rsidRDefault="00985F22" w:rsidP="00250DF5">
            <w:pPr>
              <w:pStyle w:val="a8"/>
            </w:pPr>
            <w:r w:rsidRPr="00985F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5F22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5F22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5F22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5F22" w:rsidRDefault="00985F22" w:rsidP="00250DF5">
            <w:pPr>
              <w:pStyle w:val="a8"/>
            </w:pPr>
            <w:r w:rsidRPr="00985F22">
              <w:t>Лукичев Дмитрий Олегович</w:t>
            </w:r>
          </w:p>
        </w:tc>
      </w:tr>
      <w:tr w:rsidR="00250DF5" w:rsidRPr="00985F22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5F22" w:rsidRDefault="00985F22" w:rsidP="00250DF5">
            <w:pPr>
              <w:pStyle w:val="a8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5F22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5F22" w:rsidRDefault="00985F22" w:rsidP="00250DF5">
            <w:pPr>
              <w:pStyle w:val="a8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5F22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5F22" w:rsidRDefault="00985F22" w:rsidP="00250DF5">
            <w:pPr>
              <w:pStyle w:val="a8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5F22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5F22" w:rsidRDefault="00985F22" w:rsidP="00250DF5">
            <w:pPr>
              <w:pStyle w:val="a8"/>
              <w:rPr>
                <w:b/>
                <w:vertAlign w:val="superscript"/>
              </w:rPr>
            </w:pPr>
            <w:r w:rsidRPr="00985F22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F22" w:rsidRDefault="00985F22" w:rsidP="0076042D">
      <w:pPr>
        <w:pStyle w:val="a9"/>
      </w:pPr>
      <w:r>
        <w:separator/>
      </w:r>
    </w:p>
  </w:endnote>
  <w:endnote w:type="continuationSeparator" w:id="0">
    <w:p w:rsidR="00985F22" w:rsidRDefault="00985F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27FB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11091/034-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510DBD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510DBD" w:rsidRPr="00F912F0">
            <w:rPr>
              <w:rStyle w:val="ad"/>
              <w:sz w:val="20"/>
              <w:szCs w:val="20"/>
            </w:rPr>
            <w:fldChar w:fldCharType="separate"/>
          </w:r>
          <w:r w:rsidR="00827FB0">
            <w:rPr>
              <w:rStyle w:val="ad"/>
              <w:noProof/>
              <w:sz w:val="20"/>
              <w:szCs w:val="20"/>
            </w:rPr>
            <w:t>1</w:t>
          </w:r>
          <w:r w:rsidR="00510DBD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27FB0" w:rsidRPr="00827FB0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F22" w:rsidRDefault="00985F22" w:rsidP="0076042D">
      <w:pPr>
        <w:pStyle w:val="a9"/>
      </w:pPr>
      <w:r>
        <w:separator/>
      </w:r>
    </w:p>
  </w:footnote>
  <w:footnote w:type="continuationSeparator" w:id="0">
    <w:p w:rsidR="00985F22" w:rsidRDefault="00985F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5;  11091/034, 11091/034-1А (11091/034), 11091/034-2А (11091/034), 11091/034-3А (11091/034), 11091/034-4А (11091/034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3249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8764BEDF15D240648804592B7AB0698F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4- О "/>
    <w:docVar w:name="oborud" w:val=" Картофелечистка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3DE2ABEC0094442B4AEA003FF37FC80"/>
    <w:docVar w:name="rm_id" w:val="108"/>
    <w:docVar w:name="rm_name" w:val=" Кухонный рабочий "/>
    <w:docVar w:name="rm_number" w:val=" 11091/034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480"/>
    <w:docVar w:name="tools" w:val=" Пищевые продукты "/>
    <w:docVar w:name="version" w:val="51"/>
    <w:docVar w:name="zona_name" w:val="Моечная"/>
    <w:docVar w:name="zona_time" w:val="50"/>
  </w:docVars>
  <w:rsids>
    <w:rsidRoot w:val="00222645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212D1"/>
    <w:rsid w:val="001429B1"/>
    <w:rsid w:val="001607C8"/>
    <w:rsid w:val="001D5852"/>
    <w:rsid w:val="001F4D8D"/>
    <w:rsid w:val="00222645"/>
    <w:rsid w:val="00234932"/>
    <w:rsid w:val="00250DF5"/>
    <w:rsid w:val="002E55C6"/>
    <w:rsid w:val="00305B2F"/>
    <w:rsid w:val="003360D5"/>
    <w:rsid w:val="00367816"/>
    <w:rsid w:val="003876C3"/>
    <w:rsid w:val="003C24DB"/>
    <w:rsid w:val="00402CAC"/>
    <w:rsid w:val="00416AF4"/>
    <w:rsid w:val="00444410"/>
    <w:rsid w:val="00471CA4"/>
    <w:rsid w:val="004A47AD"/>
    <w:rsid w:val="004C4DB2"/>
    <w:rsid w:val="00510DBD"/>
    <w:rsid w:val="005267B0"/>
    <w:rsid w:val="0053384E"/>
    <w:rsid w:val="00563E94"/>
    <w:rsid w:val="00576095"/>
    <w:rsid w:val="005A3A36"/>
    <w:rsid w:val="005B466C"/>
    <w:rsid w:val="005B7FE8"/>
    <w:rsid w:val="005C0A9A"/>
    <w:rsid w:val="005C3618"/>
    <w:rsid w:val="005E714A"/>
    <w:rsid w:val="00675EF1"/>
    <w:rsid w:val="0069682B"/>
    <w:rsid w:val="006C28B3"/>
    <w:rsid w:val="006F4DE4"/>
    <w:rsid w:val="007049EB"/>
    <w:rsid w:val="00710271"/>
    <w:rsid w:val="00717C9F"/>
    <w:rsid w:val="0072077E"/>
    <w:rsid w:val="00746F16"/>
    <w:rsid w:val="00754D38"/>
    <w:rsid w:val="0076042D"/>
    <w:rsid w:val="007D1852"/>
    <w:rsid w:val="007D2CEA"/>
    <w:rsid w:val="0081124E"/>
    <w:rsid w:val="00827FB0"/>
    <w:rsid w:val="008341F2"/>
    <w:rsid w:val="00854229"/>
    <w:rsid w:val="00883461"/>
    <w:rsid w:val="008E68DE"/>
    <w:rsid w:val="008F3FC4"/>
    <w:rsid w:val="00905419"/>
    <w:rsid w:val="0090588D"/>
    <w:rsid w:val="0092778A"/>
    <w:rsid w:val="00967790"/>
    <w:rsid w:val="00985F22"/>
    <w:rsid w:val="00A12349"/>
    <w:rsid w:val="00A31CD6"/>
    <w:rsid w:val="00A91908"/>
    <w:rsid w:val="00AA4551"/>
    <w:rsid w:val="00AA46ED"/>
    <w:rsid w:val="00AA4DCC"/>
    <w:rsid w:val="00AD14A4"/>
    <w:rsid w:val="00AD7C32"/>
    <w:rsid w:val="00AE6DAE"/>
    <w:rsid w:val="00AF68CF"/>
    <w:rsid w:val="00AF796F"/>
    <w:rsid w:val="00B3104E"/>
    <w:rsid w:val="00BA087D"/>
    <w:rsid w:val="00BA5029"/>
    <w:rsid w:val="00BC2F3C"/>
    <w:rsid w:val="00BD5989"/>
    <w:rsid w:val="00C02721"/>
    <w:rsid w:val="00C07CFA"/>
    <w:rsid w:val="00CD20B5"/>
    <w:rsid w:val="00CE3307"/>
    <w:rsid w:val="00D76DF8"/>
    <w:rsid w:val="00D776E5"/>
    <w:rsid w:val="00DB5302"/>
    <w:rsid w:val="00DD6B1F"/>
    <w:rsid w:val="00E124F4"/>
    <w:rsid w:val="00E16396"/>
    <w:rsid w:val="00E21672"/>
    <w:rsid w:val="00E36337"/>
    <w:rsid w:val="00E82194"/>
    <w:rsid w:val="00EB72AD"/>
    <w:rsid w:val="00EC37A1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14</cp:revision>
  <dcterms:created xsi:type="dcterms:W3CDTF">2016-07-20T08:58:00Z</dcterms:created>
  <dcterms:modified xsi:type="dcterms:W3CDTF">2016-11-25T06:29:00Z</dcterms:modified>
</cp:coreProperties>
</file>